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7BDC" w:rsidRDefault="00D07BDC" w:rsidP="00D07BDC">
      <w:r>
        <w:rPr>
          <w:u w:val="single"/>
        </w:rPr>
        <w:t>Title</w:t>
      </w:r>
      <w:r>
        <w:t xml:space="preserve">:  </w:t>
      </w:r>
      <w:r w:rsidR="0099051E">
        <w:t xml:space="preserve">The Inheritance </w:t>
      </w:r>
      <w:r>
        <w:br/>
      </w:r>
      <w:r>
        <w:br/>
      </w:r>
      <w:r>
        <w:rPr>
          <w:u w:val="single"/>
        </w:rPr>
        <w:t>Genre</w:t>
      </w:r>
      <w:r>
        <w:t xml:space="preserve">: </w:t>
      </w:r>
      <w:r w:rsidR="000A1CB6">
        <w:t>Historical Romance</w:t>
      </w:r>
      <w:r>
        <w:br/>
      </w:r>
      <w:r>
        <w:br/>
      </w:r>
      <w:r>
        <w:rPr>
          <w:u w:val="single"/>
        </w:rPr>
        <w:t>Setting</w:t>
      </w:r>
      <w:r>
        <w:t>:</w:t>
      </w:r>
      <w:r w:rsidR="000A1CB6">
        <w:t xml:space="preserve">  South Carolina plantation in the 1850s</w:t>
      </w:r>
      <w:r>
        <w:br/>
      </w:r>
    </w:p>
    <w:p w:rsidR="00D07BDC" w:rsidRDefault="00D07BDC" w:rsidP="00D07BDC">
      <w:r>
        <w:rPr>
          <w:u w:val="single"/>
        </w:rPr>
        <w:t>Plot Summary</w:t>
      </w:r>
      <w:proofErr w:type="gramStart"/>
      <w:r>
        <w:t>:</w:t>
      </w:r>
      <w:proofErr w:type="gramEnd"/>
      <w:r>
        <w:br/>
      </w:r>
      <w:r w:rsidR="0099051E">
        <w:t>Thomas Ramsey returns from a northern university to find that life at his family’s homestead has remained relatively the same since he left years before, though Thomas himself has changed.  For the first time in his life, the sight of the slaves on the plantation strikes a nerve in him.  When a beautiful slave with an extraordinary mind captures his heart, Thomas is willing to risk anything for her freedom.</w:t>
      </w:r>
      <w:r>
        <w:rPr>
          <w:u w:val="single"/>
        </w:rPr>
        <w:br/>
      </w:r>
      <w:r>
        <w:rPr>
          <w:u w:val="single"/>
        </w:rPr>
        <w:br/>
        <w:t>Characters</w:t>
      </w:r>
      <w:proofErr w:type="gramStart"/>
      <w:r>
        <w:t>:</w:t>
      </w:r>
      <w:proofErr w:type="gramEnd"/>
      <w:r>
        <w:br/>
      </w:r>
      <w:r w:rsidR="000A1CB6">
        <w:rPr>
          <w:i/>
        </w:rPr>
        <w:t>Thomas Ramsey</w:t>
      </w:r>
      <w:r w:rsidR="000A1CB6">
        <w:t xml:space="preserve"> – Handsome man in his early 20s who has spent most of his life in the Northern United States, attending prep schools and then college.  He is very intelligent and his Northern experience has changed him, making him no longer understand his family’s plantation lifestyle.  Thomas respects his parents and owes his education to them.  He struggles to confront them, but he has never met anyone like Eve.</w:t>
      </w:r>
      <w:r w:rsidR="000A1CB6">
        <w:br/>
      </w:r>
      <w:r w:rsidR="000A1CB6">
        <w:br/>
      </w:r>
      <w:r w:rsidR="000A1CB6">
        <w:rPr>
          <w:i/>
        </w:rPr>
        <w:t>Eve (Ramsey)</w:t>
      </w:r>
      <w:r w:rsidR="000A1CB6">
        <w:t xml:space="preserve"> – Eve was born on the Ramsey cotton plantation to other slaves.  She is the granddaughter of one of the slaves originally purchased by Thomas’</w:t>
      </w:r>
      <w:r w:rsidR="00516214">
        <w:t>s grandfather.  Eve is remarkably intelligent and has been granted more freedom than others in her position.  This has allowed her to have opportunities to teach herself to read and write.  She is observant and quiet.  Though Thomas is more educated, Eve is more intelligent.</w:t>
      </w:r>
      <w:r w:rsidR="00516214">
        <w:br/>
      </w:r>
      <w:r w:rsidR="00516214">
        <w:br/>
      </w:r>
      <w:r w:rsidR="00516214">
        <w:rPr>
          <w:i/>
        </w:rPr>
        <w:t>George Ramsey</w:t>
      </w:r>
      <w:r w:rsidR="00516214">
        <w:t xml:space="preserve"> – Thomas’s father and the owner of the Ramsey plantation.  George’s father started the plantation from nothing and George is proud of the amount of wealth accumulated in just two generations.  He is a hardened man who does not mind making tough decisions in order to better his business.  He expects a lot out of people and does not like to be disappointed.</w:t>
      </w:r>
      <w:r w:rsidR="000A1CB6">
        <w:br/>
      </w:r>
      <w:r>
        <w:br/>
      </w:r>
      <w:r>
        <w:br/>
      </w:r>
      <w:r>
        <w:rPr>
          <w:u w:val="single"/>
        </w:rPr>
        <w:t>Exposition</w:t>
      </w:r>
      <w:proofErr w:type="gramStart"/>
      <w:r>
        <w:t>:</w:t>
      </w:r>
      <w:proofErr w:type="gramEnd"/>
      <w:r>
        <w:br/>
      </w:r>
      <w:r w:rsidR="00516214">
        <w:t>The story starts with Thomas returning to his family’s plantation, having just graduated from the University of Pennsylvania with a degree in law.  The homestead is decorated to celebrate his achievement and his father joyously welcomes him back home since Thomas has been very absent while attending to his studies.  After the party, Thomas goes to retire to his room.  A beautiful, young slave carries in a basin of warm water.  She gives him a short bow and welcomes him home before exiting.  Thomas thinks nothing of it and goes to bed.</w:t>
      </w:r>
      <w:r w:rsidR="00516214">
        <w:br/>
      </w:r>
      <w:r w:rsidR="008F045B">
        <w:t xml:space="preserve">The next morning, Thomas is taken on a tour of the plantation by his excited father.  George points out the two new rows of slave housing that had been built since Thomas’s last visit two years ago.  He tells Thomas about how he is glad that he did not continue Thomas’s grandfather’s plan of harvesting </w:t>
      </w:r>
      <w:r w:rsidR="008F045B">
        <w:lastRenderedPageBreak/>
        <w:t>tobacco because the real money is in cotton.  George goes on a tirade about the Northern businessmen charging Southern plantations processing fees before the cotton is shipped to Europe.  Thomas patiently listens, but is troubled by his father’s words.  His time in the North had exposed him to very liberal ideologies.  While George sees progress, Thomas cannot help but notice the toiling slaves.</w:t>
      </w:r>
      <w:r w:rsidR="008F045B">
        <w:br/>
        <w:t>A few days later, Thomas tells George that he intends on visiting the main town in order to see about establishing a law office there.  George grants him permission and tells him to take Eve with him, just in case Thomas needed anything written down during any meetings.  Thomas is surprised to find out that she can write.</w:t>
      </w:r>
      <w:r w:rsidR="008F045B">
        <w:br/>
        <w:t>On the way to town, a male slave drives the horses, Thomas rides inside of the carriage, and Eve stands on a platform on the back.  Once they get out of sight of the plantation, Thomas has the carriage stopped and insists that Eve accompany him inside of the carriage.  Eve initially refuses but then agrees.</w:t>
      </w:r>
      <w:r w:rsidR="008F045B">
        <w:br/>
        <w:t>During the ride to town, Thomas attempts to engage her in polite conversation.  Eve obediently answers but does not carry on the conversation.  Thomas gives up.</w:t>
      </w:r>
      <w:r w:rsidR="008F045B">
        <w:br/>
        <w:t xml:space="preserve">While in town, Thomas meets with several people.  By the end of the day, he holds a long conversation with a man who is interested in selling Thomas a closed store that could be made into a law office.  Thomas likes the idea.  The man asks for a down payment and Thomas agrees to pay him, but the men are distracted when Eve screams.  She had been standing outside and </w:t>
      </w:r>
      <w:r w:rsidR="002425B9">
        <w:t>slipped off of the porch.  The man curses her, but Thomas runs out to help her.  As he is helping her up, Eve tells him to not give money to that man.  Thomas asks her for an explanation.  Eve says that when the man road up to Thomas, he did not use a name for his horse.  The man also checked several of the saddlebags on the horse before retrieving a pistol to put in his coat.  Eve points out that few riders do not use a name for their horse and that even fewer forget the location of their gun.  Eve thinks that the horse may be stolen.  When Thomas asks the man about the horse, he flees.  Eve was correct.</w:t>
      </w:r>
      <w:r w:rsidR="002425B9">
        <w:br/>
        <w:t>Stunned by her cleverness, Thomas asks about her life as they ride back to the plantation.  Eve seems afraid to tell him much, but reveals that she is the granddaughter of one of his grandfather’s slaves and that they knew each other as children.  When Eve talks about a few of her childhood memories, Thomas finally remembers her.  They part that night as friends.</w:t>
      </w:r>
    </w:p>
    <w:p w:rsidR="00D07BDC" w:rsidRPr="000D7101" w:rsidRDefault="00D07BDC" w:rsidP="00D07BDC">
      <w:r>
        <w:rPr>
          <w:u w:val="single"/>
        </w:rPr>
        <w:t>Raising Action</w:t>
      </w:r>
      <w:proofErr w:type="gramStart"/>
      <w:r>
        <w:t>:</w:t>
      </w:r>
      <w:proofErr w:type="gramEnd"/>
      <w:r>
        <w:br/>
      </w:r>
      <w:r w:rsidR="002425B9">
        <w:t>The weeks pass.  Thomas and Eve grow closer.  Thomas starts his law office in town, after finding the real owner of the closed store.  Thomas’s status as a lawyer brings even more prominence to the Ramsey plantation.  George reveals that he is running for major and wishes for Thomas to take over the running of the plantation.</w:t>
      </w:r>
      <w:r w:rsidR="002425B9">
        <w:br/>
        <w:t xml:space="preserve">Thomas struggles with this concept.  Eve quietly congratulates him.  Thomas tells her that the only reason why he would take the offer was to free her.  Eve seems frightened over it.  She asks if he would free all of them and he grows silent.  Eve becomes angry and tells him that she would never accept him if he selfishly only freed her.  Thomas begs her to understand.  </w:t>
      </w:r>
      <w:proofErr w:type="gramStart"/>
      <w:r w:rsidR="002425B9">
        <w:t>The more that they talk, the closer that they get until he is kissing her face.</w:t>
      </w:r>
      <w:proofErr w:type="gramEnd"/>
      <w:r w:rsidR="002425B9">
        <w:t xml:space="preserve">  He agrees to free them all.  Just then, he hears a “No, you won’t” from the doorway.  George has caught them.</w:t>
      </w:r>
      <w:r w:rsidR="002425B9">
        <w:br/>
        <w:t xml:space="preserve">George is furious over what he has discovered.  Eve is dismissed from the house and sent to the fields.   The offer to Thomas has been revoked.  George tells Thomas that if Thomas does anything to </w:t>
      </w:r>
      <w:r w:rsidR="001A2FA4">
        <w:t xml:space="preserve">affect his run to become </w:t>
      </w:r>
      <w:proofErr w:type="gramStart"/>
      <w:r w:rsidR="001A2FA4">
        <w:t>mayor, that</w:t>
      </w:r>
      <w:proofErr w:type="gramEnd"/>
      <w:r w:rsidR="001A2FA4">
        <w:t xml:space="preserve"> he would have Eve killed.  He explains that, just two generations ago, the </w:t>
      </w:r>
      <w:proofErr w:type="spellStart"/>
      <w:r w:rsidR="001A2FA4">
        <w:lastRenderedPageBreak/>
        <w:t>Ramseys</w:t>
      </w:r>
      <w:proofErr w:type="spellEnd"/>
      <w:r w:rsidR="001A2FA4">
        <w:t xml:space="preserve"> were nothing to this town.  They were barely better than slaves.  Becoming ma</w:t>
      </w:r>
      <w:r w:rsidR="00E25264">
        <w:t>y</w:t>
      </w:r>
      <w:r w:rsidR="001A2FA4">
        <w:t>or would be the fulfillment of George’s father’s dream.</w:t>
      </w:r>
      <w:bookmarkStart w:id="0" w:name="_GoBack"/>
      <w:bookmarkEnd w:id="0"/>
      <w:r w:rsidR="001A2FA4">
        <w:br/>
        <w:t>Thomas does not know what to do.  He struggles in his daily life and it is affecting his work.  His law office just opened and he is falling behind.  The window to his bedroom faces the field where Eve works every day.  He can easily pick her out amongst the others.  He cannot sleep.</w:t>
      </w:r>
      <w:r w:rsidR="001A2FA4">
        <w:br/>
        <w:t xml:space="preserve">That night, he tries to sneak into the slave housing.  He is confronted by a man named </w:t>
      </w:r>
      <w:proofErr w:type="spellStart"/>
      <w:r w:rsidR="001A2FA4">
        <w:t>Emmet</w:t>
      </w:r>
      <w:proofErr w:type="spellEnd"/>
      <w:r w:rsidR="001A2FA4">
        <w:t xml:space="preserve">, who lives there.  Thomas tries to order him back to his house, but </w:t>
      </w:r>
      <w:proofErr w:type="spellStart"/>
      <w:r w:rsidR="001A2FA4">
        <w:t>Emmet</w:t>
      </w:r>
      <w:proofErr w:type="spellEnd"/>
      <w:r w:rsidR="001A2FA4">
        <w:t xml:space="preserve"> tells him that Thomas would be in more trouble than him for being out of his bed.  </w:t>
      </w:r>
      <w:proofErr w:type="spellStart"/>
      <w:r w:rsidR="001A2FA4">
        <w:t>Emmet</w:t>
      </w:r>
      <w:proofErr w:type="spellEnd"/>
      <w:r w:rsidR="001A2FA4">
        <w:t xml:space="preserve"> knows about the situation and says that Eve’s mother was a sweet woman, that everyone loved her.  The entire slave community rejoiced when she was chosen to become a house worker.  Their love for Eve’s mother made them love Eve.  </w:t>
      </w:r>
      <w:proofErr w:type="spellStart"/>
      <w:r w:rsidR="001A2FA4">
        <w:t>Emmet</w:t>
      </w:r>
      <w:proofErr w:type="spellEnd"/>
      <w:r w:rsidR="001A2FA4">
        <w:t xml:space="preserve"> says that he will not tell him what to do, but he says that Thomas must think everything through before he does anything.</w:t>
      </w:r>
      <w:r w:rsidR="001A2FA4">
        <w:br/>
      </w:r>
      <w:r>
        <w:br/>
      </w:r>
      <w:r>
        <w:rPr>
          <w:u w:val="single"/>
        </w:rPr>
        <w:t>Climax</w:t>
      </w:r>
      <w:r>
        <w:br/>
      </w:r>
      <w:r w:rsidR="001623E9">
        <w:t>Thomas knows that if he reveals anything about his intentions to his father, that Eve is dead.  He starts collecting things to take with him, but knows that he will have to leave most of it behind if he is to sneak away from his father.  He knows that the leader of Eve’s housing blocks will be brutally punished if Eve disappears, so Thomas makes arrangements for him as well.</w:t>
      </w:r>
      <w:r w:rsidR="001623E9">
        <w:br/>
        <w:t xml:space="preserve">A few nights later, Thomas and the house block leader (who happens to be </w:t>
      </w:r>
      <w:proofErr w:type="spellStart"/>
      <w:r w:rsidR="001623E9">
        <w:t>Emmet</w:t>
      </w:r>
      <w:proofErr w:type="spellEnd"/>
      <w:r w:rsidR="001623E9">
        <w:t xml:space="preserve">) meet near Eve’s assigned house.  </w:t>
      </w:r>
      <w:proofErr w:type="spellStart"/>
      <w:r w:rsidR="001623E9">
        <w:t>Emmet</w:t>
      </w:r>
      <w:proofErr w:type="spellEnd"/>
      <w:r w:rsidR="001623E9">
        <w:t xml:space="preserve"> explains that he has a wife and two children.  Thomas realizes that </w:t>
      </w:r>
      <w:r w:rsidR="000D0CFC">
        <w:t xml:space="preserve">George could separate them if </w:t>
      </w:r>
      <w:proofErr w:type="spellStart"/>
      <w:r w:rsidR="000D0CFC">
        <w:t>Emmet</w:t>
      </w:r>
      <w:proofErr w:type="spellEnd"/>
      <w:r w:rsidR="000D0CFC">
        <w:t xml:space="preserve"> gets in trouble.  He knows that he has to go bigger with his plan and that he has to act quickly.</w:t>
      </w:r>
      <w:r w:rsidR="000D0CFC">
        <w:br/>
        <w:t xml:space="preserve">Thomas tells </w:t>
      </w:r>
      <w:proofErr w:type="spellStart"/>
      <w:r w:rsidR="000D0CFC">
        <w:t>Emmet</w:t>
      </w:r>
      <w:proofErr w:type="spellEnd"/>
      <w:r w:rsidR="000D0CFC">
        <w:t xml:space="preserve"> to get his family and meet him at the front of the house in twenty minutes and to pack whatever they need.  Thomas runs to retrieve Eve and she is glad to see him.  They embrace before he tells her to get her things.  They run toward the front of the house, where another slave has parked the carriage.  </w:t>
      </w:r>
      <w:proofErr w:type="spellStart"/>
      <w:r w:rsidR="000D0CFC">
        <w:t>Emmet</w:t>
      </w:r>
      <w:proofErr w:type="spellEnd"/>
      <w:r w:rsidR="000D0CFC">
        <w:t xml:space="preserve"> and his family are there to meet them.  When they open the door to the carriage, George is there with a gun.  George tells them to get back to where they belong.  Thomas pulls out a gun and points it at his father.  Then, he puts it to his own head.  He tells George that, if he plans on killing Eve, that Thomas would kill himself.  It looks as if George is about to pull the trigger and shoot Thomas, but loud screams startle him.  The slaves come running from their houses, throwing rocks and screaming.  Some of George’s men come running out of the house with guns.  The slaves retreat back to their houses, but Thomas and the others get away.</w:t>
      </w:r>
      <w:r w:rsidR="000D0CFC">
        <w:br/>
      </w:r>
      <w:proofErr w:type="spellStart"/>
      <w:r w:rsidR="000D0CFC">
        <w:t>Emmet</w:t>
      </w:r>
      <w:proofErr w:type="spellEnd"/>
      <w:r w:rsidR="000D0CFC">
        <w:t xml:space="preserve"> drives the carriage while the other five people are squeezed inside.  He stops when they are </w:t>
      </w:r>
      <w:r w:rsidR="0099051E">
        <w:t xml:space="preserve">a few miles from the plantation.  Thomas gets out and tells </w:t>
      </w:r>
      <w:proofErr w:type="spellStart"/>
      <w:r w:rsidR="0099051E">
        <w:t>Emmet</w:t>
      </w:r>
      <w:proofErr w:type="spellEnd"/>
      <w:r w:rsidR="0099051E">
        <w:t xml:space="preserve"> that he will drive them until they are at the home of the Smiths in Maryland.  He knows that they are a family of modern thinkers who would offer them shelter until they figure out what to do.</w:t>
      </w:r>
      <w:r w:rsidR="0099051E">
        <w:br/>
        <w:t xml:space="preserve">On the second day after the plantation incident, George and his men catch up to the slower carriage.  A shoot-out commences with </w:t>
      </w:r>
      <w:proofErr w:type="spellStart"/>
      <w:r w:rsidR="0099051E">
        <w:t>Emmet</w:t>
      </w:r>
      <w:proofErr w:type="spellEnd"/>
      <w:r w:rsidR="0099051E">
        <w:t xml:space="preserve"> getting shot.  Just as it looks like George might win, one of his own men shoots him.  George will survive, but his man explains that the man never was able to make a decision in his life, that his father worked for George’s father.  The man says that he is glad to see someone from their town make a decision that was entirely their own.  Thomas and the others are free to go.</w:t>
      </w:r>
      <w:r>
        <w:br/>
      </w:r>
      <w:r>
        <w:lastRenderedPageBreak/>
        <w:br/>
      </w:r>
      <w:r>
        <w:rPr>
          <w:u w:val="single"/>
        </w:rPr>
        <w:t>Falling Action</w:t>
      </w:r>
      <w:proofErr w:type="gramStart"/>
      <w:r>
        <w:t>:</w:t>
      </w:r>
      <w:proofErr w:type="gramEnd"/>
      <w:r w:rsidR="0099051E">
        <w:br/>
        <w:t xml:space="preserve">Weeks later, </w:t>
      </w:r>
      <w:proofErr w:type="spellStart"/>
      <w:r w:rsidR="0099051E">
        <w:t>Emmet</w:t>
      </w:r>
      <w:proofErr w:type="spellEnd"/>
      <w:r w:rsidR="0099051E">
        <w:t xml:space="preserve"> is almost fully healed and his daughters are playing with the young children of the Smiths.  Eve is sitting with one of the older sisters, laughing over a book.  Thomas’s friend tells him that George can legally take Eve and the others back at any time.  Thomas says that he knows.  As he looks at Eve, he tells his friend that he would run until his legs gave out if that meant that Eve was free.</w:t>
      </w:r>
      <w:r>
        <w:br/>
      </w:r>
      <w:r>
        <w:br/>
      </w:r>
    </w:p>
    <w:p w:rsidR="00D07BDC" w:rsidRDefault="00D07BDC" w:rsidP="00D07BDC"/>
    <w:p w:rsidR="00EC0E0C" w:rsidRDefault="00EC0E0C"/>
    <w:sectPr w:rsidR="00EC0E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1CB6"/>
    <w:rsid w:val="000A1CB6"/>
    <w:rsid w:val="000D0CFC"/>
    <w:rsid w:val="001623E9"/>
    <w:rsid w:val="001A2FA4"/>
    <w:rsid w:val="002425B9"/>
    <w:rsid w:val="00516214"/>
    <w:rsid w:val="008F045B"/>
    <w:rsid w:val="0099051E"/>
    <w:rsid w:val="00D07BDC"/>
    <w:rsid w:val="00E25264"/>
    <w:rsid w:val="00EC0E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B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B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ron\Documents\Shenan\oDesk\plot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plottemplate</Template>
  <TotalTime>108</TotalTime>
  <Pages>4</Pages>
  <Words>1554</Words>
  <Characters>8859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camron</dc:creator>
  <cp:lastModifiedBy>camron</cp:lastModifiedBy>
  <cp:revision>2</cp:revision>
  <dcterms:created xsi:type="dcterms:W3CDTF">2014-02-25T00:56:00Z</dcterms:created>
  <dcterms:modified xsi:type="dcterms:W3CDTF">2014-02-25T03:08:00Z</dcterms:modified>
</cp:coreProperties>
</file>